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3F82E" w14:textId="77777777" w:rsidR="005311AA" w:rsidRDefault="005311AA" w:rsidP="005311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Alexander MORTON</w:t>
      </w:r>
      <w:r>
        <w:rPr>
          <w:rFonts w:ascii="Times New Roman" w:hAnsi="Times New Roman" w:cs="Times New Roman"/>
          <w:sz w:val="24"/>
          <w:szCs w:val="24"/>
        </w:rPr>
        <w:t xml:space="preserve">       (fl.1484)</w:t>
      </w:r>
    </w:p>
    <w:p w14:paraId="22D4BA01" w14:textId="31A751C7" w:rsidR="005311AA" w:rsidRDefault="005311AA" w:rsidP="005311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Nunkeeling Nunnery.</w:t>
      </w:r>
    </w:p>
    <w:p w14:paraId="55F0822B" w14:textId="77777777" w:rsidR="005311AA" w:rsidRDefault="005311AA" w:rsidP="005311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BE823E" w14:textId="77777777" w:rsidR="005311AA" w:rsidRDefault="005311AA" w:rsidP="005311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973719" w14:textId="77777777" w:rsidR="005311AA" w:rsidRDefault="005311AA" w:rsidP="005311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Apr.1484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conventual church of the Franciscans in York</w:t>
      </w:r>
    </w:p>
    <w:p w14:paraId="2529AB3A" w14:textId="77777777" w:rsidR="005311AA" w:rsidRDefault="005311AA" w:rsidP="005311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William Egremont, Bishop of Dromore(q.v.).</w:t>
      </w:r>
    </w:p>
    <w:p w14:paraId="70074696" w14:textId="2A0D1D76" w:rsidR="004151EE" w:rsidRDefault="005311AA" w:rsidP="004151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.95)</w:t>
      </w:r>
    </w:p>
    <w:p w14:paraId="622BD8BC" w14:textId="77777777" w:rsidR="004151EE" w:rsidRDefault="004151EE" w:rsidP="004151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church of the Carmelites in York by</w:t>
      </w:r>
    </w:p>
    <w:p w14:paraId="47268208" w14:textId="77777777" w:rsidR="004151EE" w:rsidRDefault="004151EE" w:rsidP="004151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2B574FAA" w14:textId="77777777" w:rsidR="004151EE" w:rsidRDefault="004151EE" w:rsidP="004151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p.100)</w:t>
      </w:r>
    </w:p>
    <w:p w14:paraId="0F41F2AB" w14:textId="77777777" w:rsidR="004151EE" w:rsidRDefault="004151EE" w:rsidP="005311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4D912B" w14:textId="77777777" w:rsidR="005311AA" w:rsidRDefault="005311AA" w:rsidP="005311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C6EE46" w14:textId="77777777" w:rsidR="005311AA" w:rsidRDefault="005311AA" w:rsidP="005311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AFAA20" w14:textId="5430068A" w:rsidR="005311AA" w:rsidRDefault="005311AA" w:rsidP="005311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March 2021 </w:t>
      </w:r>
    </w:p>
    <w:p w14:paraId="5177D1B2" w14:textId="01CA612A" w:rsidR="004151EE" w:rsidRPr="00C17D89" w:rsidRDefault="004151EE" w:rsidP="005311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August 2021</w:t>
      </w:r>
    </w:p>
    <w:p w14:paraId="1D135640" w14:textId="381E7E65" w:rsidR="00BA00AB" w:rsidRPr="005311A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311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A1211" w14:textId="77777777" w:rsidR="005311AA" w:rsidRDefault="005311AA" w:rsidP="009139A6">
      <w:r>
        <w:separator/>
      </w:r>
    </w:p>
  </w:endnote>
  <w:endnote w:type="continuationSeparator" w:id="0">
    <w:p w14:paraId="48F58EEA" w14:textId="77777777" w:rsidR="005311AA" w:rsidRDefault="005311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E4AD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E7D1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9D3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08EB9" w14:textId="77777777" w:rsidR="005311AA" w:rsidRDefault="005311AA" w:rsidP="009139A6">
      <w:r>
        <w:separator/>
      </w:r>
    </w:p>
  </w:footnote>
  <w:footnote w:type="continuationSeparator" w:id="0">
    <w:p w14:paraId="76D8502A" w14:textId="77777777" w:rsidR="005311AA" w:rsidRDefault="005311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C55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16C5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D846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1AA"/>
    <w:rsid w:val="000666E0"/>
    <w:rsid w:val="002510B7"/>
    <w:rsid w:val="004151EE"/>
    <w:rsid w:val="005311AA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22D5E"/>
  <w15:chartTrackingRefBased/>
  <w15:docId w15:val="{1DB99CC0-3639-4DBB-A5F9-3E34B4C2D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2021-03-06T21:02:00Z</dcterms:created>
  <dcterms:modified xsi:type="dcterms:W3CDTF">2021-08-24T12:49:00Z</dcterms:modified>
</cp:coreProperties>
</file>